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Zentrales Gebäudemanagement Schwerin, Eigenbetrieb der Landeshauptstadt Schwerin - Mobilitätsstation Am Packhof 1b, Schwerin, Los 07 - Metallbauarbeiten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07 - Metallbauarbeiten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